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0E0FEB" w:rsidRPr="000E0FEB">
        <w:rPr>
          <w:sz w:val="24"/>
          <w:szCs w:val="24"/>
          <w:lang w:val="ro-RO"/>
        </w:rPr>
        <w:t>18</w:t>
      </w:r>
      <w:r w:rsidRPr="000E0FEB">
        <w:rPr>
          <w:sz w:val="24"/>
          <w:szCs w:val="24"/>
          <w:lang w:val="ro-RO"/>
        </w:rPr>
        <w:t>/</w:t>
      </w:r>
      <w:r w:rsidR="000E0FEB" w:rsidRPr="000E0FEB">
        <w:rPr>
          <w:sz w:val="24"/>
          <w:szCs w:val="24"/>
          <w:lang w:val="ro-RO"/>
        </w:rPr>
        <w:t>28</w:t>
      </w:r>
      <w:r w:rsidRPr="000E0FEB">
        <w:rPr>
          <w:sz w:val="24"/>
          <w:szCs w:val="24"/>
          <w:lang w:val="ro-RO"/>
        </w:rPr>
        <w:t>.</w:t>
      </w:r>
      <w:r w:rsidR="000E0FEB" w:rsidRPr="000E0FEB">
        <w:rPr>
          <w:sz w:val="24"/>
          <w:szCs w:val="24"/>
          <w:lang w:val="ro-RO"/>
        </w:rPr>
        <w:t>01</w:t>
      </w:r>
      <w:r w:rsidRPr="000E0FEB">
        <w:rPr>
          <w:sz w:val="24"/>
          <w:szCs w:val="24"/>
          <w:lang w:val="ro-RO"/>
        </w:rPr>
        <w:t>.201</w:t>
      </w:r>
      <w:r w:rsidR="000E0FEB" w:rsidRPr="000E0FEB">
        <w:rPr>
          <w:sz w:val="24"/>
          <w:szCs w:val="24"/>
          <w:lang w:val="ro-RO"/>
        </w:rPr>
        <w:t>6</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EE73A8">
        <w:rPr>
          <w:sz w:val="24"/>
          <w:szCs w:val="24"/>
          <w:lang w:val="ro-RO"/>
        </w:rPr>
        <w:t>6</w:t>
      </w:r>
      <w:r w:rsidRPr="006C6208">
        <w:rPr>
          <w:sz w:val="24"/>
          <w:szCs w:val="24"/>
          <w:lang w:val="ro-RO"/>
        </w:rPr>
        <w:t>-201</w:t>
      </w:r>
      <w:r w:rsidR="00EE73A8">
        <w:rPr>
          <w:sz w:val="24"/>
          <w:szCs w:val="24"/>
          <w:lang w:val="ro-RO"/>
        </w:rPr>
        <w:t>7</w:t>
      </w:r>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proofErr w:type="spellStart"/>
      <w:r w:rsidR="000B7F4F">
        <w:rPr>
          <w:sz w:val="24"/>
        </w:rPr>
        <w:t>Parohiei</w:t>
      </w:r>
      <w:proofErr w:type="spellEnd"/>
      <w:r w:rsidR="000B7F4F">
        <w:rPr>
          <w:sz w:val="24"/>
        </w:rPr>
        <w:t xml:space="preserve"> ”</w:t>
      </w:r>
      <w:proofErr w:type="spellStart"/>
      <w:r w:rsidR="000B7F4F">
        <w:rPr>
          <w:sz w:val="24"/>
        </w:rPr>
        <w:t>Izvorul</w:t>
      </w:r>
      <w:proofErr w:type="spellEnd"/>
      <w:r w:rsidR="000B7F4F">
        <w:rPr>
          <w:sz w:val="24"/>
        </w:rPr>
        <w:t xml:space="preserve"> </w:t>
      </w:r>
      <w:proofErr w:type="spellStart"/>
      <w:r w:rsidR="000B7F4F">
        <w:rPr>
          <w:sz w:val="24"/>
        </w:rPr>
        <w:t>Tămăduirii</w:t>
      </w:r>
      <w:proofErr w:type="spellEnd"/>
      <w:r w:rsidR="000B7F4F">
        <w:rPr>
          <w:sz w:val="24"/>
        </w:rPr>
        <w:t xml:space="preserve">” </w:t>
      </w:r>
      <w:proofErr w:type="spellStart"/>
      <w:r w:rsidR="000B7F4F">
        <w:rPr>
          <w:sz w:val="24"/>
        </w:rPr>
        <w:t>Mavrogheni</w:t>
      </w:r>
      <w:proofErr w:type="spellEnd"/>
      <w:r w:rsidRPr="006C6208">
        <w:rPr>
          <w:sz w:val="24"/>
          <w:szCs w:val="24"/>
          <w:lang w:val="ro-RO"/>
        </w:rPr>
        <w:t>, înregistrată la Sectorul 1 al</w:t>
      </w:r>
      <w:r w:rsidR="00764B9E">
        <w:rPr>
          <w:sz w:val="24"/>
          <w:szCs w:val="24"/>
          <w:lang w:val="ro-RO"/>
        </w:rPr>
        <w:t xml:space="preserve"> municipiului București sub nr.</w:t>
      </w:r>
      <w:r w:rsidR="00764B9E">
        <w:rPr>
          <w:sz w:val="24"/>
        </w:rPr>
        <w:t xml:space="preserve"> </w:t>
      </w:r>
      <w:r w:rsidR="000B7F4F">
        <w:rPr>
          <w:sz w:val="24"/>
        </w:rPr>
        <w:t>12677</w:t>
      </w:r>
      <w:r w:rsidR="00764B9E">
        <w:rPr>
          <w:sz w:val="24"/>
        </w:rPr>
        <w:t>/</w:t>
      </w:r>
      <w:r w:rsidR="000B7F4F">
        <w:rPr>
          <w:sz w:val="24"/>
        </w:rPr>
        <w:t>31</w:t>
      </w:r>
      <w:r w:rsidR="00764B9E">
        <w:rPr>
          <w:sz w:val="24"/>
        </w:rPr>
        <w:t>.0</w:t>
      </w:r>
      <w:r w:rsidR="000B7F4F">
        <w:rPr>
          <w:sz w:val="24"/>
        </w:rPr>
        <w:t>3</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unități</w:t>
      </w:r>
      <w:r w:rsidR="000B7F4F">
        <w:rPr>
          <w:sz w:val="24"/>
          <w:szCs w:val="24"/>
          <w:lang w:val="ro-RO"/>
        </w:rPr>
        <w:t>i</w:t>
      </w:r>
      <w:r w:rsidR="006F71A6" w:rsidRPr="006F71A6">
        <w:rPr>
          <w:sz w:val="24"/>
          <w:szCs w:val="24"/>
          <w:lang w:val="ro-RO"/>
        </w:rPr>
        <w:t xml:space="preserve"> de învățământ</w:t>
      </w:r>
      <w:r w:rsidR="000B7F4F">
        <w:rPr>
          <w:sz w:val="24"/>
          <w:szCs w:val="24"/>
          <w:lang w:val="ro-RO"/>
        </w:rPr>
        <w:t xml:space="preserve"> – Grădinița ”Sf. Dumitru” Mavrogheni</w:t>
      </w:r>
      <w:r w:rsidR="006F71A6" w:rsidRPr="006F71A6">
        <w:rPr>
          <w:sz w:val="24"/>
          <w:szCs w:val="24"/>
          <w:lang w:val="ro-RO"/>
        </w:rPr>
        <w:t xml:space="preserve">.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proofErr w:type="gram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proofErr w:type="gram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764B9E">
        <w:rPr>
          <w:sz w:val="24"/>
        </w:rPr>
        <w:t>Grădinița</w:t>
      </w:r>
      <w:proofErr w:type="spellEnd"/>
      <w:r w:rsidR="00764B9E" w:rsidRPr="00764B9E">
        <w:rPr>
          <w:sz w:val="24"/>
        </w:rPr>
        <w:t xml:space="preserve"> </w:t>
      </w:r>
      <w:r w:rsidR="000B7F4F">
        <w:rPr>
          <w:sz w:val="24"/>
        </w:rPr>
        <w:t xml:space="preserve">”Sf. </w:t>
      </w:r>
      <w:proofErr w:type="spellStart"/>
      <w:r w:rsidR="000B7F4F">
        <w:rPr>
          <w:sz w:val="24"/>
        </w:rPr>
        <w:t>Dumitru</w:t>
      </w:r>
      <w:proofErr w:type="spellEnd"/>
      <w:r w:rsidR="000B7F4F">
        <w:rPr>
          <w:sz w:val="24"/>
        </w:rPr>
        <w:t>” Mavrogheni</w:t>
      </w:r>
      <w:bookmarkStart w:id="0" w:name="_GoBack"/>
      <w:bookmarkEnd w:id="0"/>
      <w:r w:rsidR="006C6208">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892" w:rsidRDefault="00417892">
      <w:r>
        <w:separator/>
      </w:r>
    </w:p>
  </w:endnote>
  <w:endnote w:type="continuationSeparator" w:id="0">
    <w:p w:rsidR="00417892" w:rsidRDefault="0041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892" w:rsidRDefault="00417892">
      <w:r>
        <w:separator/>
      </w:r>
    </w:p>
  </w:footnote>
  <w:footnote w:type="continuationSeparator" w:id="0">
    <w:p w:rsidR="00417892" w:rsidRDefault="00417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B7F4F"/>
    <w:rsid w:val="000E0FEB"/>
    <w:rsid w:val="000F3308"/>
    <w:rsid w:val="0021296B"/>
    <w:rsid w:val="002957AC"/>
    <w:rsid w:val="002F6A4E"/>
    <w:rsid w:val="003513A1"/>
    <w:rsid w:val="00386E88"/>
    <w:rsid w:val="0038736B"/>
    <w:rsid w:val="003B663F"/>
    <w:rsid w:val="00417892"/>
    <w:rsid w:val="004B4907"/>
    <w:rsid w:val="006301A6"/>
    <w:rsid w:val="00697443"/>
    <w:rsid w:val="006C6208"/>
    <w:rsid w:val="006F71A6"/>
    <w:rsid w:val="00764B9E"/>
    <w:rsid w:val="007718FE"/>
    <w:rsid w:val="0078307C"/>
    <w:rsid w:val="007B17A6"/>
    <w:rsid w:val="007C0BA3"/>
    <w:rsid w:val="00832F63"/>
    <w:rsid w:val="0086614D"/>
    <w:rsid w:val="008F59DD"/>
    <w:rsid w:val="009626C6"/>
    <w:rsid w:val="00985075"/>
    <w:rsid w:val="00AA6392"/>
    <w:rsid w:val="00B136F0"/>
    <w:rsid w:val="00B67D4E"/>
    <w:rsid w:val="00BC017D"/>
    <w:rsid w:val="00C4683E"/>
    <w:rsid w:val="00C643D0"/>
    <w:rsid w:val="00D26050"/>
    <w:rsid w:val="00D57F74"/>
    <w:rsid w:val="00D847C3"/>
    <w:rsid w:val="00E06245"/>
    <w:rsid w:val="00E33841"/>
    <w:rsid w:val="00E37015"/>
    <w:rsid w:val="00E93512"/>
    <w:rsid w:val="00E97FE1"/>
    <w:rsid w:val="00EC012B"/>
    <w:rsid w:val="00EE73A8"/>
    <w:rsid w:val="00F16893"/>
    <w:rsid w:val="00F2559C"/>
    <w:rsid w:val="00F36C7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0</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2</cp:revision>
  <cp:lastPrinted>2014-02-25T12:55:00Z</cp:lastPrinted>
  <dcterms:created xsi:type="dcterms:W3CDTF">2017-04-06T09:50:00Z</dcterms:created>
  <dcterms:modified xsi:type="dcterms:W3CDTF">2017-04-06T09:50:00Z</dcterms:modified>
</cp:coreProperties>
</file>